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40B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ИНШООТХО</w:t>
      </w:r>
      <w:bookmarkStart w:id="0" w:name="_GoBack"/>
      <w:bookmarkEnd w:id="0"/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Илме, ки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рушти минбадаи назарраси сохтмони асосиро ва такмилёбии техникии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исте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соли мавод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сохтмониро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таъмини талаботи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рото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зарур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талаб менамояд кадом илм аст?</w:t>
      </w:r>
    </w:p>
    <w:p w:rsidR="00FE140B" w:rsidRPr="00EE083D" w:rsidRDefault="00FE140B" w:rsidP="007E4750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Гидрология;</w:t>
      </w:r>
    </w:p>
    <w:p w:rsidR="00FE140B" w:rsidRPr="00EE083D" w:rsidRDefault="00FE140B" w:rsidP="007E4750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Геологияи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7E4750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Геодезия;</w:t>
      </w:r>
    </w:p>
    <w:p w:rsidR="00FE140B" w:rsidRPr="00EE083D" w:rsidRDefault="00FE140B" w:rsidP="007E4750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7E4750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Гидрогеология;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иншоотчист?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 мебошад, ки бевосита сарбориро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 мебошад, ки бевосита сарбории аз иншооти бунёдшаванда вогузоршавандаро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менамояд;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ие, мебошад, ки устувории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 муста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камии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кис уст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табии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намуди устуворсоз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бе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созии пешак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зарарат дошта 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чорабин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э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тиё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надошта 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сахт 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ноустувор бошанд;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мулоим 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курсии иншоот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 иншоот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Элементи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сохтмон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узъи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ии иншоотро дар назар дорад.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асос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грунт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 гуфта иншооти табииро меноманд, ки болояш кушода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 гуфта иншооти сунъии болокушодаеро меноманд, ки дар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замин канда шудааст;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 гуфта иншооти сунъии болокушодаеро меноманд, ки дар зери замин канда шудааст;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 гуфта иншооти сунъии болокушодаеро меноманд, ки дар нишебии замин канда шудааст;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 гуфта иншооти сунъии болокушодаеро меноманд, ки дар склон замин канда шудааст;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налъ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таъиноташон ба кадом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 мешаванд?</w:t>
      </w:r>
    </w:p>
    <w:p w:rsidR="00FE140B" w:rsidRPr="00EE083D" w:rsidRDefault="00FE140B" w:rsidP="00E13909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оикиштигард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энергетик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обрасон, оббар,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чубкашон,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обпарто, обёр, обшор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E13909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оикиштигард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E13909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E13909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E13909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обшор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инчунин гардиши 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муайян карда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маводи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Акведук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[ангоми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удияти 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васеъ ва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барои гузаштани канал сохта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[ангомиинти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нафт;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газ;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Иглофилтр чи гуна аст?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трубаи тунуки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буда, дар нуги поёни худфилтр дорад;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лулаи борик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намуди 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намуди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намуди тунука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Диаметри иглофилтр чи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аст?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38-</w:t>
      </w:r>
      <w:smartTag w:uri="urn:schemas-microsoft-com:office:smarttags" w:element="metricconverter">
        <w:smartTagPr>
          <w:attr w:name="ProductID" w:val="50 мм"/>
        </w:smartTagPr>
        <w:r w:rsidRPr="00EE083D">
          <w:rPr>
            <w:rFonts w:ascii="Times New Roman Tj" w:hAnsi="Times New Roman Tj" w:cs="Times New Roman Tajik 1.0"/>
            <w:sz w:val="28"/>
            <w:szCs w:val="28"/>
          </w:rPr>
          <w:t>50 мм</w:t>
        </w:r>
      </w:smartTag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50-</w:t>
      </w:r>
      <w:smartTag w:uri="urn:schemas-microsoft-com:office:smarttags" w:element="metricconverter">
        <w:smartTagPr>
          <w:attr w:name="ProductID" w:val="70 мм"/>
        </w:smartTagPr>
        <w:r w:rsidRPr="00EE083D">
          <w:rPr>
            <w:rFonts w:ascii="Times New Roman Tj" w:hAnsi="Times New Roman Tj" w:cs="Times New Roman Tajik 1.0"/>
            <w:sz w:val="28"/>
            <w:szCs w:val="28"/>
          </w:rPr>
          <w:t>70 мм</w:t>
        </w:r>
      </w:smartTag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90-</w:t>
      </w:r>
      <w:smartTag w:uri="urn:schemas-microsoft-com:office:smarttags" w:element="metricconverter">
        <w:smartTagPr>
          <w:attr w:name="ProductID" w:val="105 мм"/>
        </w:smartTagPr>
        <w:r w:rsidRPr="00EE083D">
          <w:rPr>
            <w:rFonts w:ascii="Times New Roman Tj" w:hAnsi="Times New Roman Tj" w:cs="Times New Roman Tajik 1.0"/>
            <w:sz w:val="28"/>
            <w:szCs w:val="28"/>
          </w:rPr>
          <w:t>105 мм</w:t>
        </w:r>
      </w:smartTag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80-</w:t>
      </w:r>
      <w:smartTag w:uri="urn:schemas-microsoft-com:office:smarttags" w:element="metricconverter">
        <w:smartTagPr>
          <w:attr w:name="ProductID" w:val="90 мм"/>
        </w:smartTagPr>
        <w:r w:rsidRPr="00EE083D">
          <w:rPr>
            <w:rFonts w:ascii="Times New Roman Tj" w:hAnsi="Times New Roman Tj" w:cs="Times New Roman Tajik 1.0"/>
            <w:sz w:val="28"/>
            <w:szCs w:val="28"/>
          </w:rPr>
          <w:t>90 мм</w:t>
        </w:r>
      </w:smartTag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</w:t>
      </w:r>
      <w:smartTag w:uri="urn:schemas-microsoft-com:office:smarttags" w:element="metricconverter">
        <w:smartTagPr>
          <w:attr w:name="ProductID" w:val="95 мм"/>
        </w:smartTagPr>
        <w:r w:rsidRPr="00EE083D">
          <w:rPr>
            <w:rFonts w:ascii="Times New Roman Tj" w:hAnsi="Times New Roman Tj" w:cs="Times New Roman Tajik 1.0"/>
            <w:sz w:val="28"/>
            <w:szCs w:val="28"/>
          </w:rPr>
          <w:t>95 мм</w:t>
        </w:r>
      </w:smartTag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та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изот ва дастго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очорабини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оид ба истифодабарии захира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мубориза бар зидди таъсироти зарарноки об амал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туризм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обфишор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созанда ва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дорандаи фишорбанд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бандсозандаи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таби ива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назди неруго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таъиноти умум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таъиноти махсус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назди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идоракунанда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обтаъминкунии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танзикунанда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@15.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оббар ва оббиёр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сарчашма ба мавзеи истифода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 ва ё то ба обанбор оварандаи об (обанбор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ҷӯ</w:t>
      </w:r>
      <w:r w:rsidRPr="00EE083D">
        <w:rPr>
          <w:rFonts w:ascii="Times New Roman Tj" w:hAnsi="Times New Roman Tj" w:cs="Times New Roman Tajik 1.0"/>
          <w:sz w:val="28"/>
          <w:szCs w:val="28"/>
        </w:rPr>
        <w:t>й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л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шинкунак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акведук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дюкер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о)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 гуна монеа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гузари об бартараф карда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граждан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саноат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маъмур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Иншооти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@16.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равонсозанда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тавлидкун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табии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танзими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ташкилишароит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оимусоиди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пешгирии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харобшавиисо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зери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рои об,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таъминкуни бехатар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ифзи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 аз офат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оивобаста ба об таъин шудаанд.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девора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семонде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дохил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сунъи мебошад;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банд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@17.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пайвасти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бехалал гузаштани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обравдар нишеби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домана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шаршара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бехтариро таъмин менамояд;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обгузарониро таъмин мекунад;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ое, ки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гуна проблемаро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 менамояд;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истифодаи захираи обро таъмин мекунад;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Иншооте, ки таъиноти гуногун дорад;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@18.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обпарто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киба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идорашавандаи суръати об му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аз мебшанд;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киба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идорашавандаи бе суръати об му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аз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киба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идорашавандаи суръати об му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аз нестанд;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киба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идорашавандаи суръати об му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аз мебошанд ва намебошанд;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болои (бьеф) ба поён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аз як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афзаи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 дигар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авза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бехатарии обро таъмин менамояд;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@19.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чуб, бандар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таъиншуда;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лиёти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сабук;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вазнин;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@20.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канализатсион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обтаъминкунии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чорводор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мелиоратсия;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обтаъминкунии ша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олинишинба ро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монда шуда, инчунинба мавзеъи муайяншуда бурдани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истифодашудаи руз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@21.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садамав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системаи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зериобмон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бунёдшуда,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шинкунак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обта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симкунак, шабака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коллектор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обченкунак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фишорниго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@22.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Иншоотисамараи зиёди техникию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тисодиро талаб менамояд;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абул,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анборсоз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партов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дар корхона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истихро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коркарди маъдан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металлургия,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бунёдшаванда, тавора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удудгир,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обпарто ва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амъкунанда,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системаи обёраст;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@23.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Барои парвариши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 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 он вобаста;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гузариши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коркарди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обтаъминкунии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@24.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энергетик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овардани об аз манбаъ (обанбор, дарё, кул) ба трубинаи неруго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карда, элементи асосии иншоот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системаи обёраст;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системаи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обёраст;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мухталифи обёраст;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системаи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тавлидкун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@25.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обрасон ва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аз манбаи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то истеъмолкунанда сохта мешавад,канал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балки барои дигар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низ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об, балки;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таъмини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@26.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урии пастхами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удуди хушконидашаванда гузошта мешаванд,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амъсозии об аз шабакаи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барои равонсозии об ба 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НБО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@27.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Дарёи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[авзаи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кашонидан аз мавзеи тайёркунии он то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ойи истифода ва ё то дарёи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 аз намуди чуб, дароз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афсии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вобастаг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доранд;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Обе, ки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тайёршуда;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@28.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оббиёр ва оббар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обкушо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истифода мешаванд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расонидани об ва ё баровардани об аз иншоот ва ё ба дигар иншоот бурдани он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дигар иншоот бурдани об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дигар иншоот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Бадигар сохтмон бурдани он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ишооти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равонсозии об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@29.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таъиноти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якчанд масъала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як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ояг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об равона шудаанд;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масоили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пешбин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шудааст;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мухталиф равона шудааст;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@30.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оришаванда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-геолог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мебошанд, ки об аз манбаъ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зери таъсири вазни худ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@31.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тавассути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Колектор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уфу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амуд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@32.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аст?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дарози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ки диаметри аз 25- то 100 см ва калонтар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борики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20-25 см;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тунуки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40-50 см;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на он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дароз диаметри 8-20см;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Лулаи дарозии 5 м;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@33.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лати хизмати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чанд сол муайян шудааст?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35 сол;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 сол;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 сол;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100 сол;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120 сол;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@34.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кадом намуди дарахт омода карда мешаванд?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Дарахтони сахт ба монанди булут, коч, па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нбарги кидра;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Дарахти тут;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Дарахти зардолу;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Дарахти бед;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Дарахти арар;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@35.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Аз руи шакли бурриши кундалангиашон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кадом намуд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 мешаванд?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Гирда,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ашакл, чоркун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а, росткун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а, яклухт ва силиндршакл;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Ростхата;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хата;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Моил;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Доирашакл;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@36.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ё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ки барои ивазсозии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суст дар 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 истифода мешавад чанд метр мебошад?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$A) 5-20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$B) 4-7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$C) 7-69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$D) 60-98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$E) 1,5-2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@37.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имоилхобии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</w:t>
      </w:r>
      <w:r w:rsidRPr="00EE083D">
        <w:rPr>
          <w:rFonts w:ascii="Times New Roman Tj" w:hAnsi="Palatino Linotype" w:cs="Times New Roman Tajik 1.0"/>
          <w:sz w:val="28"/>
          <w:szCs w:val="28"/>
        </w:rPr>
        <w:t>ӯҳӣ</w:t>
      </w:r>
      <w:r w:rsidRPr="00EE083D">
        <w:rPr>
          <w:rFonts w:ascii="Times New Roman Tj" w:hAnsi="Times New Roman Tj" w:cs="Times New Roman Tajik 1.0"/>
          <w:sz w:val="28"/>
          <w:szCs w:val="28"/>
        </w:rPr>
        <w:t>дарчо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бунбачандбаробараст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$A) 40-45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$B) 20-5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$C) 30-35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$D) 60-65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$E) 90-95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@38.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оиаз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оикалонзарратаркибёфтачандкг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EE083D">
        <w:rPr>
          <w:rFonts w:ascii="Times New Roman Tj" w:hAnsi="Times New Roman Tj" w:cs="Times New Roman Tajik 1.0"/>
          <w:sz w:val="28"/>
          <w:szCs w:val="28"/>
        </w:rPr>
        <w:t>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200-300 </w:t>
      </w:r>
      <w:r w:rsidRPr="00EE083D">
        <w:rPr>
          <w:rFonts w:ascii="Times New Roman Tj" w:hAnsi="Times New Roman Tj" w:cs="Times New Roman Tajik 1.0"/>
          <w:sz w:val="28"/>
          <w:szCs w:val="28"/>
        </w:rPr>
        <w:t>кг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EE083D">
        <w:rPr>
          <w:rFonts w:ascii="Times New Roman Tj" w:hAnsi="Times New Roman Tj" w:cs="Times New Roman Tajik 1.0"/>
          <w:sz w:val="28"/>
          <w:szCs w:val="28"/>
        </w:rPr>
        <w:t>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EE083D">
        <w:rPr>
          <w:rFonts w:ascii="Times New Roman Tj" w:hAnsi="Times New Roman Tj" w:cs="Times New Roman Tajik 1.0"/>
          <w:sz w:val="28"/>
          <w:szCs w:val="28"/>
        </w:rPr>
        <w:t>) 200-250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EE083D">
        <w:rPr>
          <w:rFonts w:ascii="Times New Roman Tj" w:hAnsi="Times New Roman Tj" w:cs="Times New Roman Tajik 1.0"/>
          <w:sz w:val="28"/>
          <w:szCs w:val="28"/>
        </w:rPr>
        <w:t>) 500-550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600-750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800-900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@39.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сафедхок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таркибёфтачанд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100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200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300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400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500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@40.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аз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таркибёфтачанд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55-80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60-70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70-75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80-85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90-95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@41.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обфишор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меноманд, ки фишори обро пайдо намуда онро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медоранд,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девор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отав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дарвозасарбанд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удокунанда дар система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дохил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исми оби дарё ва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банди боло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Фишори сарбанд аст;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Объекти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@42.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Диюкир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Диюкир гуфта дар зери водии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ва васеъ ва ё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 равонашаванда гузошта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Диюкир гуфта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Диюкир гуфта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меноманд, ки дар зери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дарё, канал, ро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дар зери водии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ва васеъ ва ё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 равонашаванда гузошта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Оби ба канал равонашаванда гузошта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@43.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 сифати иншооти оббар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дорои релефи мушкилсохтва 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геологии номувофи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баъзан бо назардошти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самараи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 сифати иншооти оббар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нишеби сохта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назардошти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самараи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ва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@44.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обгузар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сохта мешаванд, ки иншооти обгузар бояд дар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урии зиёд гузошта шавад ва ё аз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дорои моили зиёд ва ба таъсироти ярч ва кучиш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дучор шаванд, бунёд карда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сохта мешаванд, ки иншооти;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оаз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дорои моили зиёд;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оиобгузар ва ба таъсироти ярч ва кучиш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дучор 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оиобгузар ва кучиш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дучор шаванд, бунёд карда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@45.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 канал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канал аз шусташав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зери таъсири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об, инчунин барои паст кардани полоиши об пушиши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он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гуногун истифода мешавад, ки онро;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Барои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канал аз шусташав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ки онро;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Инчунин барои паст кардани полоиши об пушиши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он;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Аз шусташав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зери таъсири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гуногун истифода мешавад, ки онро;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@46.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йп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шсозии канал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Пушидакории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сахти канал ва ё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 бетону ва пушиши сангин барои кам кардани шусташавии онбаландбардории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обдории он ва пешгири аз хурдашав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обоварда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вайроншавиро;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Пушидакории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сахти канал ва ё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Пушидакории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сахти канал ва ё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Бетону ва пушиши сангин барои кам кардани шусташавии он;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Баландбардории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обдории он ва пешгири аз хурдашав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обоварда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вайроншавиро;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@47.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афсии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п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шишсат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болоии канал ба чанд фоиз меафзояд?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20-30%;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35-50%;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50-70%;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25-28%;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10-15%;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@48.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афсии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бетон дар канал чанд см аст?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5-10 см;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10-20 см;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20-30 см;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30-40 см;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40-50 см;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@49.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асфалтубетонии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мешаванд,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 барои зиёдкунии хусусияти обгузарони ба он асбест илова карда мешавад;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зиёдкунии хусусияти обгузарони ба он асбест илова карда мешавад;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@50.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Пушиши пардагии канал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Аз парда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поливинилхлорид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новобаста аз навъи хоки таркибди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андаи пеши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истифода мешаванд, ки аз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саднок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Аз парда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поливинилхлорид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новобаста аз навъи хоки таркибди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Аз навъи хоки таркибди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андаи пеши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Аз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саднок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@51.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сементии канал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Бештара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амият ва таъминоти ёрирасон дошта;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Бештар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амият ва таъминоти ёрирасон дошта аз руи тарзи 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роиш ду навъи асос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мебошанд, пардоз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(андоваг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) ва туп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(торкрет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), пушиши сементи барои баланд бардоштани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обилияти обгузаронии чунин 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асосии ба монанди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бунёдии санг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амворсозии да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алии зери канал ва па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лу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ангоми бетонрезии дурушт истифода мебаранд;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Аз руи тарзи 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роиш ду навъи асос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Пардоз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(андоваг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) ва туп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(торкрет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), пушиши сементи барои баланд бардоштани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обилияти обгузарони;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асосии ба монанди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бунёдии санг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амворсозии да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алии зери канал ва па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лу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ангоми бетонрезии дурушт истифода мебаранд;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@52.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Таъсироти механикии об ба иншооти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зо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ир мегардад?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Бо намуди фишори баланд;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намуди фишори паст;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намуди фишор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динамик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намуди фишори миёна;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намуди фишори гидродинамик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@53.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аз ку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 расонида мешавад?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аз тарафи хок ва обоварда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назди ондар мавсим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ору зимистон бо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овардашуда расонида мешавад;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ба воситаи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расонида мешавад;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ба воситаи шлюза мерасад;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ба иншоот бо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мешавад;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ба воситаи шамо мерасад;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@54.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Фишори гидродинамик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чих ел пайдо мешавад?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аракати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шамолию бод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зарба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гидравлик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пайдо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фаъолияти инсон;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воситаи таъсири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воситаи таъсири 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воситаи таъсири табии;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@55.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Таъсироти физикию химия дар иншооти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пайда мешаванд?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аи вайроншавии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бунёдшудаи иншоотва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 он пайдо мешавад;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пайдо мешавад;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оби дарё;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таъсири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таъсири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@56.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аст?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дарози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ки диаметри аз 25- то 100 см ва калонтар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борики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20-25 см;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тунуки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40-50 см;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на он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дароз диаметри 8-20см;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Лулаи дарозии 5 м;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@57.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афсии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п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шишсат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болоии канал ба чанд фоиз меафзояд?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20-30%;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35-50%;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50-70%;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25-28%;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10-15%;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@58.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оришаванда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-геолог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мебошанд, ки об аз манбаъ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зери таъсири вазни худ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@59.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садамав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системаи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зериобмон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бунёдшуда,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шинкунак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обта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симкунак, шабака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коллектор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обченкунак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фишорниго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@60.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чуб, бандар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таъиншуда;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лиёти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сабук;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вазнин;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@61.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иншоотчист?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 мебошад, ки бевосита сарбориро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 мебошад, ки бевосита сарбории аз иншооти бунёдшаванда вогузоршавандаро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менамояд;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ие, мебошад, ки устувории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 муста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камии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кис уст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@62.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@63.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та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изот ва дастго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очорабини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оид ба истифодабарии захира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Мубориза бар зидди таъсироти зарарноки об амал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туризм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@64.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обтаъминкунии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танзикунанда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@65.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канализатсион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обтаъминкунии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чорводор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мелиоратсия;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обтаъминкунии ша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олинишинба ро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монда шуда, инчунинба мавзеъи муайяншуда бурдани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истифодашудаи руз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@66.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урии пастхами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удуди хушконидашаванда гузошта мешаванд,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амъсозии об аз шабакаи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барои равонсозии об ба 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НБО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@67.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лати хизмати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чанд сол муайян шудааст?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35 сол;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 сол;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 сол;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100 сол;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120 сол;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@68.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моилхобии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 ба чанд баробар аст?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40-45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20-5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30-35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60-65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90-95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@69.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асфалтубетонии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мешаванд,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 барои зиёдкунии хусусияти обгузарони ба он асбест илова карда мешавад;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зиёдкунии хусусияти обгузарони ба он асбест илова карда мешавад;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@70.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табии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намуди устуворсоз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бе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созии пешак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зарарат дошта 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чорабин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э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тиё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надошта 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сахт 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ноустувор бошанд;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мулоим 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@71.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курсии иншоот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 иншоот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Элементи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сохтмон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узъи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ии иншоотро дар назар дорад.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асос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грунт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@72.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обфишор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созанда ва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дорандаи фишорбанд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бандсозандаи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таби ива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назди неруго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таъиноти умум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таъиноти махсус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назди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идоракунанда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@73.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инчунин гардиши 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муайян карда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маводи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@74.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пайвасти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бехалал гузаштани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обравдар нишеби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домана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шаршара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бехтариро таъмин менамояд;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обгузарониро таъмин мекунад;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ое, ки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гуна проблемаро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 менамояд;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истифодаи захираи обро таъмин мекунад;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Иншооте, ки таъиноти гуногун дорад;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@75.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Иншоотисамараи зиёди техникию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тисодиро талаб менамояд;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абул,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анборсоз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партов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дар корхона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истихро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коркарди маъдан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металлургия,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бунёдшаванда, тавора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удудгир,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обпарто ва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амъкунанда,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системаи обёраст;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@76.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оббиёр ва оббар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обкушо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истифода мешаванд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расонидани об ва ё баровардани об аз иншоот ва ё ба дигар иншоот бурдани он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дигар иншоот бурдани об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дигар иншоот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дигар сохтмон бурдани он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ишооти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равонсозии об хизмат менамоянд;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@77.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@78.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равонсозанда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тавлидкун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табии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танзими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ташкилишароит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оимусоиди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пешгирии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харобшавиисо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зери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рои об,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таъминкуни бехатар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ифзи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 аз офат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оивобаста ба об таъин шудаанд.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девора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семонде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дохил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сунъи мебошад;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банд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@79.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чуб, бандар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таъиншуда;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лиёти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сабук;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вазнин;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@80.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таъиноти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якчанд масъала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як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ояг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об равона шудаанд;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масоили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пешбин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шудааст;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мухталиф равона шудааст;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@81.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обрасон ва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аз манбаи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то истеъмолкунанда сохта мешавад,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балки барои дигар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низ истифода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об, балки;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таъмини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@82.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Барои парвариши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таъиншуда: 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 он вобаста;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гузариши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коркарди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обтаъминкунии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@83.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тавассути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дода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Колектор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уфу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амуд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@84.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кадом намуди дарахт омода карда мешаванд?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Дарахтони сахт ба монанди булут, коч, па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нбарги кидра;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Дарахти тут;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Дарахти зардолу;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Дарахти бед;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Дарахти арар;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@85.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ки барои ивазсозии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суст дар 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 истифода мешавад чанд метр мебошад?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$A) 5-20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$B) 4-7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$C) 7-69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$D) 60-98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$E) 1,5-2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@86.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очист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</w:t>
      </w:r>
      <w:r w:rsidRPr="00EE083D">
        <w:rPr>
          <w:rFonts w:ascii="Times New Roman Tj" w:hAnsi="Times New Roman Tj" w:cs="Times New Roman Tajik 1.0"/>
          <w:sz w:val="28"/>
          <w:szCs w:val="28"/>
        </w:rPr>
        <w:t>Басифатииншоотиоббардар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оидороирелефимушкилсохтвашароит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оигеологииномувофи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баъзанбоназардоштитан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осамараии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валулано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истифодамешаванд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$B) </w:t>
      </w:r>
      <w:r w:rsidRPr="00EE083D">
        <w:rPr>
          <w:rFonts w:ascii="Times New Roman Tj" w:hAnsi="Times New Roman Tj" w:cs="Times New Roman Tajik 1.0"/>
          <w:sz w:val="28"/>
          <w:szCs w:val="28"/>
        </w:rPr>
        <w:t>Басифатииншоотиоббардар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оинишебисохтамешаванд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$C) </w:t>
      </w:r>
      <w:r w:rsidRPr="00EE083D">
        <w:rPr>
          <w:rFonts w:ascii="Times New Roman Tj" w:hAnsi="Times New Roman Tj" w:cs="Times New Roman Tajik 1.0"/>
          <w:sz w:val="28"/>
          <w:szCs w:val="28"/>
        </w:rPr>
        <w:t>Бо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назардошти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самараи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$D) 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$E) </w:t>
      </w:r>
      <w:r w:rsidRPr="00EE083D">
        <w:rPr>
          <w:rFonts w:ascii="Times New Roman Tj" w:hAnsi="Times New Roman Tj" w:cs="Times New Roman Tajik 1.0"/>
          <w:sz w:val="28"/>
          <w:szCs w:val="28"/>
        </w:rPr>
        <w:t>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ва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истифода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мешаванд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4B45C7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>@87.</w:t>
      </w:r>
    </w:p>
    <w:p w:rsidR="00FE140B" w:rsidRPr="004B45C7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аз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гил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таркибёфтачанд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кг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EE083D">
        <w:rPr>
          <w:rFonts w:ascii="Times New Roman Tj" w:hAnsi="Times New Roman Tj" w:cs="Times New Roman Tajik 1.0"/>
          <w:sz w:val="28"/>
          <w:szCs w:val="28"/>
        </w:rPr>
        <w:t>см</w:t>
      </w:r>
      <w:r w:rsidRPr="004B45C7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2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 ?</w:t>
      </w:r>
    </w:p>
    <w:p w:rsidR="00FE140B" w:rsidRPr="004B45C7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55-80 </w:t>
      </w:r>
      <w:r w:rsidRPr="00EE083D">
        <w:rPr>
          <w:rFonts w:ascii="Times New Roman Tj" w:hAnsi="Times New Roman Tj" w:cs="Times New Roman Tajik 1.0"/>
          <w:sz w:val="28"/>
          <w:szCs w:val="28"/>
        </w:rPr>
        <w:t>кг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EE083D">
        <w:rPr>
          <w:rFonts w:ascii="Times New Roman Tj" w:hAnsi="Times New Roman Tj" w:cs="Times New Roman Tajik 1.0"/>
          <w:sz w:val="28"/>
          <w:szCs w:val="28"/>
        </w:rPr>
        <w:t>см</w:t>
      </w:r>
      <w:r w:rsidRPr="004B45C7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2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4B45C7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$B) 60-70 </w:t>
      </w:r>
      <w:r w:rsidRPr="00EE083D">
        <w:rPr>
          <w:rFonts w:ascii="Times New Roman Tj" w:hAnsi="Times New Roman Tj" w:cs="Times New Roman Tajik 1.0"/>
          <w:sz w:val="28"/>
          <w:szCs w:val="28"/>
        </w:rPr>
        <w:t>кг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EE083D">
        <w:rPr>
          <w:rFonts w:ascii="Times New Roman Tj" w:hAnsi="Times New Roman Tj" w:cs="Times New Roman Tajik 1.0"/>
          <w:sz w:val="28"/>
          <w:szCs w:val="28"/>
        </w:rPr>
        <w:t>см</w:t>
      </w:r>
      <w:r w:rsidRPr="004B45C7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2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4B45C7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$C) 70-75 </w:t>
      </w:r>
      <w:r w:rsidRPr="00EE083D">
        <w:rPr>
          <w:rFonts w:ascii="Times New Roman Tj" w:hAnsi="Times New Roman Tj" w:cs="Times New Roman Tajik 1.0"/>
          <w:sz w:val="28"/>
          <w:szCs w:val="28"/>
        </w:rPr>
        <w:t>кг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EE083D">
        <w:rPr>
          <w:rFonts w:ascii="Times New Roman Tj" w:hAnsi="Times New Roman Tj" w:cs="Times New Roman Tajik 1.0"/>
          <w:sz w:val="28"/>
          <w:szCs w:val="28"/>
        </w:rPr>
        <w:t>см</w:t>
      </w:r>
      <w:r w:rsidRPr="004B45C7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2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80-85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90-95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@88.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обфишор чист?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меноманд, ки фишори обро пайдо намуда онро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медоранд,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девор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отав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дарвозасарбанд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удокунанда дар система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дохил мешаванд;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исми оби дарё ва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 мебошанд;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банди боло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Фишори сарбанд аст;</w:t>
      </w:r>
    </w:p>
    <w:p w:rsidR="00FE140B" w:rsidRPr="00EE083D" w:rsidRDefault="00FE140B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Объекти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@89.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Диюкир чист?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Диюкир гуфта дар зери водии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ва васеъ ва ё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 равонашаванда гузошта мешаванд;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Диюкир гуфта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Диюкир гуфта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меноманд, ки дар зери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дарё, канал, ро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дар зери водии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ва васеъ ва ё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 равонашаванда гузошта мешаванд;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Оби ба канал равонашаванда гузошта мешаванд;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@90.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афсии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бетон дар канал чанд см аст?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5-10 см;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10-20 см;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20-30 см;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30-40 см;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40-50 см;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@91.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асфалтубетонии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мешаванд,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 барои зиёдкунии хусусияти обгузарони ба он асбест илова карда мешавад;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шуда;</w:t>
      </w:r>
    </w:p>
    <w:p w:rsidR="00FE140B" w:rsidRPr="00EE083D" w:rsidRDefault="00FE140B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зиёдкунии хусусияти обгузарони ба он асбест илова карда мешавад;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@92.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Пушиши пардагии канал чист?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Аз парда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поливинилхлорид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новобаста аз навъи хоки таркибди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андаи пеши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истифода мешаванд, ки аз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саднок аст;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Аз парда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поливинилхлорид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новобаста аз навъи хоки таркибди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Аз навъи хоки таркибди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андаи пеши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истифода мешаванд;</w:t>
      </w:r>
    </w:p>
    <w:p w:rsidR="00FE140B" w:rsidRPr="00EE083D" w:rsidRDefault="00FE140B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Аз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саднок аст;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@93.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аз ку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 расонида мешавад?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аз тарафи хок ва обоварда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назди ондар мавсим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ору зимистон бо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овардашуда расонида мешавад;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ба воситаи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расонида мешавад;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ба воситаи шлюза мерасад;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ба иншоот бо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мешавад;</w:t>
      </w:r>
    </w:p>
    <w:p w:rsidR="00FE140B" w:rsidRPr="00EE083D" w:rsidRDefault="00FE140B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ба воситаи шамо мерасад;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@94.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Фишори гидродинамик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чих ел пайдо мешавад?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аракати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шамолию бод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зарба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гидравлик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пайдо мешаванд;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фаъолияти инсон;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воситаи таъсири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воситаи таъсири 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воситаи таъсири табии;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@95.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Таъсироти физикию химия дар иншооти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пайда мешаванд?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аи вайроншавии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бунёдшудаи иншоотва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 он пайдо мешавад;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пайдо мешавад;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оби дарё;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таъсири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таъсири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@96.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аст?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дарози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ки диаметри аз 25- то 100 см ва калонтар истифода мешаванд;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борики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20-25 см;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тунуки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40-50 см;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на он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дароз диаметри 8-20см;</w:t>
      </w:r>
    </w:p>
    <w:p w:rsidR="00FE140B" w:rsidRPr="00EE083D" w:rsidRDefault="00FE140B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Лулаи дарозии 5 м;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@97.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афсии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п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шишсат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болоии канал ба чанд фоиз меафзояд?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20-30%;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35-50%;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50-70%;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25-28%;</w:t>
      </w:r>
    </w:p>
    <w:p w:rsidR="00FE140B" w:rsidRPr="00EE083D" w:rsidRDefault="00FE140B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10-15%;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@98.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оришаванда чист?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-геолог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мебошанд;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мебошанд, ки об аз манбаъ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зери таъсири вазни худ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 мешаванд;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@99.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садамав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системаи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зериобмон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бунёдшуда,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шинкунак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обта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симкунак, шабака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коллектор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обченкунак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фишорниго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 аст;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@100.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чуб, бандар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таъиншуда;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лиёти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сабук;</w:t>
      </w:r>
    </w:p>
    <w:p w:rsidR="00FE140B" w:rsidRPr="00EE083D" w:rsidRDefault="00FE140B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вазнин;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@101.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Илме, ки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рушти минбадаи назарраси сохтмони асосиро ва такмилёбии техникии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исте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соли мавод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сохтмониро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таъмини талаботи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рото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зарур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талаб менамоядкадом илм аст?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Гидрология;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Геологияи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Геодезия;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Гидрогеология;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@102.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иншоотчист?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 мебошад, ки бевосита сарбориро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 мебошад, ки бевосита сарбории аз иншооти бунёдшаванда вогузоршавандаро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менамояд;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ие, мебошад, ки устувории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 муста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камии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кис уст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@103.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табии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намуди устуворсоз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бе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созии пешак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зарарат дошта 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чорабин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э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тиё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надошта бошад;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сахт 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ноустувор бошанд;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мулоим 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@104.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@105.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курсии иншоот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 иншоот мебошад;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Элементи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сохтмон 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узъи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ии иншоотро дар назар дорад.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асос хизмат менамоянд;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грунт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хизмат менамоянд;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@106.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 гуфта иншооти табииро меноманд, ки болояш кушода 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 гуфта иншооти сунъии болокушодаеро меноманд, ки дар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замин канда шудааст;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 гуфта иншооти сунъии болокушодаеро меноманд, ки дар зери замин канда шудааст;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 гуфта иншооти сунъии болокушодаеро меноманд, ки дар нишебии замин канда шудааст;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 гуфта иншооти сунъии болокушодаеро меноманд, ки дар склон замин канда шудааст;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@107.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налъ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таъиноташон ба кадом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 мешаванд?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оикиштигард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энергетик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обрасон, оббар,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чубкашон,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обпарто, обёр, обшор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оикиштигард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обшор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@108.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инчунин гардиши 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муайян карда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маводи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@109.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Акведук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[ангоми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удияти 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васеъ ва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барои гузаштани канал сохта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[ангомиинти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нафт;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газ;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@110.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Иглофилтр чи гуна аст?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трубаи тунуки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буда, дар нуги поёни худфилтр дорад;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лулаи борик 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намуди 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 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намуди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 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намуди тунука 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@111.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Диаметри иглофилтр чи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аст?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38-50 мм;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50-70 мм;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90-105 мм;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80-90 мм;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90-95 мм;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@112.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та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изот ва дастго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очорабини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оид ба истифодабарии захира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мубориза бар зидди таъсироти зарарноки об амал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туризм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@113.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лати хизмати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чанд сол муайян шудааст?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35 сол;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 сол;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 сол;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100 сол;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120 сол;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@114.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асфалтубетонии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мешаванд,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 барои зиёдкунии хусусияти обгузарони ба он асбест илова карда мешавад;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зиёдкунии хусусияти обгузарони ба он асбест илова карда мешавад;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@115.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табии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намуди устуворсоз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бе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созии пешак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зарарат дошта 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чорабин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э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тиё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надошта бошад;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сахт 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ноустувор бошанд;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мулоим 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@116.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курсии иншоот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 иншоот мебошад;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Элементи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сохтмон 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узъи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ии иншоотро дар назар дорад.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асос хизмат менамоянд;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грунт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хизмат менамоянд;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@117.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обфишор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созанда ва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дорандаи фишорбанд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бандсозандаи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табиива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назди неруго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таъиноти умум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таъиноти махсус мебошад;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назди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идоракунанда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@118.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инчунин гардиши 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муайян карда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маводи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@119.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пайвасти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бехалал гузаштани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обравдар нишеби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домана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шаршара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бехтариро таъмин менамояд;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обгузарониро таъмин мекунад;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ое, ки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гуна проблемаро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 менамояд;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истифодаи захираи обро таъмин мекунад;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Иншооте, ки таъиноти гуногун дорад;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@120.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Иншоотисамараи зиёди техникию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тисодиро талаб менамояд;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абул,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анборсоз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партов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дар корхона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истихро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коркарди маъдан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металлургия,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бунёдшаванда, тавора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удудгир,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обпарто ва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амъкунанда,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системаи обёраст;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@121.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оббиёр ва оббар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обкушо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истифода мешаванд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расонидани об ва ё баровардани об аз иншоот ва ё ба дигар иншоот бурдани он хизмат менамоянд;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дигар иншоот бурдани об хизмат менамоянд;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дигар иншоот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хизмат менамоянд;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дигар сохтмон бурдани он хизмат менамоянд;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ишооти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равонсозии об хизмат менамоянд;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@122.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@123.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равонсозанда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тавлидкун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табии 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танзими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ташкилишароит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оимусоиди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пешгирии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харобшавиисо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зери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рои об,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таъминкуни бехатар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ифзи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 аз офат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оивобаста ба об таъин шудаанд.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девора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семонде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дохил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сунъи мебошад;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банд 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@124.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чуб, бандар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таъиншуда;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лиёти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сабук;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вазнин;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@125.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таъиноти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якчанд масъала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як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ояг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об равона шудаанд;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масоили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пешбин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шудааст;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мухталиф равона шудааст;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@126.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обрасон ва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аз манбаи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то истеъмолкунанда сохта мешавад,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балки барои дигар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низ истифода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об, балки;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таъмини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@127.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Барои парвариши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таъиншуда: 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 он вобаста;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гузариши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коркарди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обтаъминкунии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@128.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тавассути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дода мешаванд;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Колектор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мебошанд;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уфу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амуд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@129.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кадом намуди дарахт омода карда мешаванд?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Дарахтони сахт ба монанди булут, коч, па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нбарги кидра;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Дарахти тут;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Дарахти зардолу;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Дарахти бед;</w:t>
      </w:r>
    </w:p>
    <w:p w:rsidR="00FE140B" w:rsidRPr="00EE083D" w:rsidRDefault="00FE140B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Дарахти арар;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@130.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ки барои ивазсозии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суст дар 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 истифода мешавад чанд метр мебошад?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$A) 5-20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$B) 4-7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$C) 7-69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$D) 60-98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$E) 1,5-2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@131.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очист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</w:t>
      </w:r>
      <w:r w:rsidRPr="00EE083D">
        <w:rPr>
          <w:rFonts w:ascii="Times New Roman Tj" w:hAnsi="Times New Roman Tj" w:cs="Times New Roman Tajik 1.0"/>
          <w:sz w:val="28"/>
          <w:szCs w:val="28"/>
        </w:rPr>
        <w:t>Басифатииншоотиоббардар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оидороирелефимушкилсохтвашароит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оигеологииномувофи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баъзанбоназардоштитан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осамараии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валулано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истифодамешаванд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$B) </w:t>
      </w:r>
      <w:r w:rsidRPr="00EE083D">
        <w:rPr>
          <w:rFonts w:ascii="Times New Roman Tj" w:hAnsi="Times New Roman Tj" w:cs="Times New Roman Tajik 1.0"/>
          <w:sz w:val="28"/>
          <w:szCs w:val="28"/>
        </w:rPr>
        <w:t>Басифатииншоотиоббардар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оинишебисохтамешаванд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$C) </w:t>
      </w:r>
      <w:r w:rsidRPr="00EE083D">
        <w:rPr>
          <w:rFonts w:ascii="Times New Roman Tj" w:hAnsi="Times New Roman Tj" w:cs="Times New Roman Tajik 1.0"/>
          <w:sz w:val="28"/>
          <w:szCs w:val="28"/>
        </w:rPr>
        <w:t>Бо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назардошти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самараи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$D) 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$E) </w:t>
      </w:r>
      <w:r w:rsidRPr="00EE083D">
        <w:rPr>
          <w:rFonts w:ascii="Times New Roman Tj" w:hAnsi="Times New Roman Tj" w:cs="Times New Roman Tajik 1.0"/>
          <w:sz w:val="28"/>
          <w:szCs w:val="28"/>
        </w:rPr>
        <w:t>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ва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истифода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мешаванд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4B45C7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>@132.</w:t>
      </w:r>
    </w:p>
    <w:p w:rsidR="00FE140B" w:rsidRPr="004B45C7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канализатсион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чист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FE140B" w:rsidRPr="004B45C7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</w:t>
      </w: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обтаъминкунии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чорводор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4B45C7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мелиоратсия;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обтаъминкунии ша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олинишинба ро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монда шуда, инчунинба мавзеъи муайяншуда бурдани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истифодашудаи руз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@133.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садамав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системаи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зериобмон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бунёдшуда,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шинкунак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обта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симкунак, шабака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коллектор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обченкунак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фишорниго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 аст;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@134.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 чист?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Иншоотисамараи зиёди техникию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тисодиро талаб менамояд;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абул,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анборсоз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партов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дар корхона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истихро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коркарди маъдан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металлургия,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бунёдшаванда, тавора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удудгир,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обпарто ва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амъкунанда,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системаи обёраст;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@135.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чист?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Барои парвариши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таъиншуда: 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 он вобаста;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гузариши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коркарди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обтаъминкунии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@136.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энергетик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овардани об аз манбаъ (обанбор, дарё, кул) ба трубинаи неруго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карда, элементи асосии иншоот мебошад;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системаи обёраст;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системаи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обёраст;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мухталифи обёраст;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системаи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тавлидкун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@137.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обрасон ва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аз манбаи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то истеъмолкунанда сохта мешавад,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балки барои дигар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низ истифода мешаванд;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об, балки;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таъмини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@138.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урии пастхами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удуди хушконидашаванда гузошта мешаванд,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амъсозии об аз шабакаи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барои равонсозии об ба 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НБО аст;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@139.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Дарёи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[авзаи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кашонидан аз мавзеи тайёркунии он то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ойи истифода ва ё то дарёи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 аз намуди чуб, дароз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афсии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вобастаг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доранд;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Обе, ки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тайёршуда;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@140.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оббиёр ва оббар чист?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обкушо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истифода мешаванд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расонидани об ва ё баровардани об аз иншоот ва ё ба дигар иншоот бурдани он хизмат менамоянд;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дигар иншоот бурдани об хизмат менамоянд;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дигар иншоот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хизмат менамоянд;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дигар сохтмон бурдани он хизмат менамоянд;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ишооти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равонсозии об хизмат менамоянд;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@141.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таъиноти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чист?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якчанд масъала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як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ояг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об равона шудаанд;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масоили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пешбин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шудааст;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мухталиф равона шудааст;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@142.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оришаванда чист?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-геолог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мебошанд;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мебошанд, ки об аз манбаъ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зери таъсири вазни худ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 мешаванд;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@143.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тавассути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дода мешаванд;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Колектор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мебошанд;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уфу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амуд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@144.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аст?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дарози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ки диаметри аз 25- то 100 см ва калонтар истифода мешаванд;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борики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20-25 см;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тунуки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40-50 см;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на он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дароз диаметри 8-20см;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Лулаи дарозии 5 м;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@145.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лати хизмати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чанд сол муайян шудааст?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35 сол;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 сол;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 сол;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100 сол;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120 сол;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@146.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кадом намуди дарахт омода карда мешаванд?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Дарахтони сахт ба монанди булут, коч, па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нбарги кидра;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Дарахти тут;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Дарахти зардолу;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Дарахти бед;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Дарахти арар;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@147.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Аз руи шакли бурриши кундалангиашон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кадом намуд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 мешаванд?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Гирда,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ашакл, чоркун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а, росткун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а, яклухт ва силиндршакл;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Ростхатта;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хата;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Моил;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Доирашакл;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@148.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ки барои ивазсозии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суст дар 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 истифода мешавад чанд метр мебошад?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$A) 5-20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$B) 4-7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$C) 7-69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$D) 60-98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$E) 1,5-2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@149.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имоилхобии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</w:t>
      </w:r>
      <w:r w:rsidRPr="00EE083D">
        <w:rPr>
          <w:rFonts w:ascii="Times New Roman Tj" w:hAnsi="Palatino Linotype" w:cs="Times New Roman Tajik 1.0"/>
          <w:sz w:val="28"/>
          <w:szCs w:val="28"/>
        </w:rPr>
        <w:t>ӯҳӣ</w:t>
      </w:r>
      <w:r w:rsidRPr="00EE083D">
        <w:rPr>
          <w:rFonts w:ascii="Times New Roman Tj" w:hAnsi="Times New Roman Tj" w:cs="Times New Roman Tajik 1.0"/>
          <w:sz w:val="28"/>
          <w:szCs w:val="28"/>
        </w:rPr>
        <w:t>дарчо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бунбачандбаробараст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$A) 40-45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$B) 20-5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$C) 30-35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$D) 60-65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$E) 90-95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@150.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оиаз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оикалонзарратаркибёфтачандкг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EE083D">
        <w:rPr>
          <w:rFonts w:ascii="Times New Roman Tj" w:hAnsi="Times New Roman Tj" w:cs="Times New Roman Tajik 1.0"/>
          <w:sz w:val="28"/>
          <w:szCs w:val="28"/>
        </w:rPr>
        <w:t>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?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200-300 </w:t>
      </w:r>
      <w:r w:rsidRPr="00EE083D">
        <w:rPr>
          <w:rFonts w:ascii="Times New Roman Tj" w:hAnsi="Times New Roman Tj" w:cs="Times New Roman Tajik 1.0"/>
          <w:sz w:val="28"/>
          <w:szCs w:val="28"/>
        </w:rPr>
        <w:t>кг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EE083D">
        <w:rPr>
          <w:rFonts w:ascii="Times New Roman Tj" w:hAnsi="Times New Roman Tj" w:cs="Times New Roman Tajik 1.0"/>
          <w:sz w:val="28"/>
          <w:szCs w:val="28"/>
        </w:rPr>
        <w:t>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EE083D">
        <w:rPr>
          <w:rFonts w:ascii="Times New Roman Tj" w:hAnsi="Times New Roman Tj" w:cs="Times New Roman Tajik 1.0"/>
          <w:sz w:val="28"/>
          <w:szCs w:val="28"/>
        </w:rPr>
        <w:t>) 200-250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EE083D">
        <w:rPr>
          <w:rFonts w:ascii="Times New Roman Tj" w:hAnsi="Times New Roman Tj" w:cs="Times New Roman Tajik 1.0"/>
          <w:sz w:val="28"/>
          <w:szCs w:val="28"/>
        </w:rPr>
        <w:t>) 500-550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600-750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E140B" w:rsidRPr="00EE083D" w:rsidRDefault="00FE140B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800-900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sectPr w:rsidR="00FE140B" w:rsidRPr="00EE083D" w:rsidSect="005E1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ik 1.0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25CC"/>
    <w:rsid w:val="0000448E"/>
    <w:rsid w:val="000063EA"/>
    <w:rsid w:val="00007FD0"/>
    <w:rsid w:val="000128A6"/>
    <w:rsid w:val="00020422"/>
    <w:rsid w:val="0002327F"/>
    <w:rsid w:val="00025460"/>
    <w:rsid w:val="0002696D"/>
    <w:rsid w:val="000312B1"/>
    <w:rsid w:val="000344C7"/>
    <w:rsid w:val="00035FBC"/>
    <w:rsid w:val="0003608A"/>
    <w:rsid w:val="0006103A"/>
    <w:rsid w:val="0008060B"/>
    <w:rsid w:val="00084886"/>
    <w:rsid w:val="0009211B"/>
    <w:rsid w:val="0009474B"/>
    <w:rsid w:val="00095E66"/>
    <w:rsid w:val="000C0BBE"/>
    <w:rsid w:val="000C230C"/>
    <w:rsid w:val="000C5E79"/>
    <w:rsid w:val="000C78F1"/>
    <w:rsid w:val="000C79E9"/>
    <w:rsid w:val="000D48C1"/>
    <w:rsid w:val="000D4D8D"/>
    <w:rsid w:val="000D4DD7"/>
    <w:rsid w:val="000E4B3D"/>
    <w:rsid w:val="001017BA"/>
    <w:rsid w:val="00102C39"/>
    <w:rsid w:val="00103E4C"/>
    <w:rsid w:val="001136E1"/>
    <w:rsid w:val="00133223"/>
    <w:rsid w:val="0013433A"/>
    <w:rsid w:val="00137638"/>
    <w:rsid w:val="001455FA"/>
    <w:rsid w:val="00162123"/>
    <w:rsid w:val="00163198"/>
    <w:rsid w:val="0018166D"/>
    <w:rsid w:val="00187B98"/>
    <w:rsid w:val="00190C39"/>
    <w:rsid w:val="001A2D37"/>
    <w:rsid w:val="001C2DA8"/>
    <w:rsid w:val="001C72B4"/>
    <w:rsid w:val="001D131C"/>
    <w:rsid w:val="001D153A"/>
    <w:rsid w:val="001D1EC3"/>
    <w:rsid w:val="001D25E3"/>
    <w:rsid w:val="001D4874"/>
    <w:rsid w:val="001E777E"/>
    <w:rsid w:val="001F384D"/>
    <w:rsid w:val="00210D2E"/>
    <w:rsid w:val="0021426C"/>
    <w:rsid w:val="00214BEF"/>
    <w:rsid w:val="00214C59"/>
    <w:rsid w:val="00216061"/>
    <w:rsid w:val="00220AAA"/>
    <w:rsid w:val="0022553C"/>
    <w:rsid w:val="002338A7"/>
    <w:rsid w:val="00236328"/>
    <w:rsid w:val="00243D22"/>
    <w:rsid w:val="00246314"/>
    <w:rsid w:val="002532D0"/>
    <w:rsid w:val="00261F46"/>
    <w:rsid w:val="00271538"/>
    <w:rsid w:val="00277217"/>
    <w:rsid w:val="00290E21"/>
    <w:rsid w:val="00291203"/>
    <w:rsid w:val="002B7968"/>
    <w:rsid w:val="002C5BEB"/>
    <w:rsid w:val="002E7B04"/>
    <w:rsid w:val="002F779A"/>
    <w:rsid w:val="0030531F"/>
    <w:rsid w:val="00307F8B"/>
    <w:rsid w:val="00322CA8"/>
    <w:rsid w:val="003319F1"/>
    <w:rsid w:val="00353E08"/>
    <w:rsid w:val="00360831"/>
    <w:rsid w:val="003624AD"/>
    <w:rsid w:val="0038164A"/>
    <w:rsid w:val="003905AA"/>
    <w:rsid w:val="00394147"/>
    <w:rsid w:val="00395497"/>
    <w:rsid w:val="0039733C"/>
    <w:rsid w:val="003B03A2"/>
    <w:rsid w:val="003B1593"/>
    <w:rsid w:val="003D57F7"/>
    <w:rsid w:val="003F5742"/>
    <w:rsid w:val="003F72D2"/>
    <w:rsid w:val="004015F7"/>
    <w:rsid w:val="00413239"/>
    <w:rsid w:val="00414D43"/>
    <w:rsid w:val="00414DE3"/>
    <w:rsid w:val="0041734C"/>
    <w:rsid w:val="0042138A"/>
    <w:rsid w:val="00425322"/>
    <w:rsid w:val="004319D2"/>
    <w:rsid w:val="00431BB0"/>
    <w:rsid w:val="0043555C"/>
    <w:rsid w:val="004438B0"/>
    <w:rsid w:val="004517F5"/>
    <w:rsid w:val="00460DAE"/>
    <w:rsid w:val="004649A7"/>
    <w:rsid w:val="00483F4D"/>
    <w:rsid w:val="0048747B"/>
    <w:rsid w:val="00491EE9"/>
    <w:rsid w:val="004B45C7"/>
    <w:rsid w:val="004C5745"/>
    <w:rsid w:val="004D6A4F"/>
    <w:rsid w:val="004E585D"/>
    <w:rsid w:val="004E69F5"/>
    <w:rsid w:val="00501528"/>
    <w:rsid w:val="00503EDD"/>
    <w:rsid w:val="00504777"/>
    <w:rsid w:val="00506F2C"/>
    <w:rsid w:val="00507B03"/>
    <w:rsid w:val="00514E8E"/>
    <w:rsid w:val="00520C4F"/>
    <w:rsid w:val="00520CE0"/>
    <w:rsid w:val="005275EC"/>
    <w:rsid w:val="005325CC"/>
    <w:rsid w:val="00533F0B"/>
    <w:rsid w:val="00541389"/>
    <w:rsid w:val="00546B3D"/>
    <w:rsid w:val="00554E87"/>
    <w:rsid w:val="00562536"/>
    <w:rsid w:val="00562CAE"/>
    <w:rsid w:val="00572678"/>
    <w:rsid w:val="00574C60"/>
    <w:rsid w:val="00574F71"/>
    <w:rsid w:val="00584C58"/>
    <w:rsid w:val="00597B00"/>
    <w:rsid w:val="005A13C6"/>
    <w:rsid w:val="005A45C4"/>
    <w:rsid w:val="005D10FF"/>
    <w:rsid w:val="005D33EC"/>
    <w:rsid w:val="005D4D9F"/>
    <w:rsid w:val="005D5363"/>
    <w:rsid w:val="005E1F9D"/>
    <w:rsid w:val="005E2CF7"/>
    <w:rsid w:val="005E3D2A"/>
    <w:rsid w:val="005E5AB4"/>
    <w:rsid w:val="005E6EED"/>
    <w:rsid w:val="00600794"/>
    <w:rsid w:val="0061171A"/>
    <w:rsid w:val="00614058"/>
    <w:rsid w:val="00616F52"/>
    <w:rsid w:val="00621CE5"/>
    <w:rsid w:val="0062210B"/>
    <w:rsid w:val="00622308"/>
    <w:rsid w:val="006342D4"/>
    <w:rsid w:val="00651E3F"/>
    <w:rsid w:val="00657507"/>
    <w:rsid w:val="006608AA"/>
    <w:rsid w:val="0066146C"/>
    <w:rsid w:val="00662442"/>
    <w:rsid w:val="00664512"/>
    <w:rsid w:val="006653A7"/>
    <w:rsid w:val="006668F4"/>
    <w:rsid w:val="006811F2"/>
    <w:rsid w:val="0068159C"/>
    <w:rsid w:val="00683CF5"/>
    <w:rsid w:val="0068735C"/>
    <w:rsid w:val="006A164A"/>
    <w:rsid w:val="006A6943"/>
    <w:rsid w:val="006B1BC2"/>
    <w:rsid w:val="006B25AA"/>
    <w:rsid w:val="006B4237"/>
    <w:rsid w:val="006C4EB8"/>
    <w:rsid w:val="006C5BA3"/>
    <w:rsid w:val="006D443B"/>
    <w:rsid w:val="006E578F"/>
    <w:rsid w:val="007049E8"/>
    <w:rsid w:val="00714749"/>
    <w:rsid w:val="007250E0"/>
    <w:rsid w:val="00745B70"/>
    <w:rsid w:val="00755267"/>
    <w:rsid w:val="00760796"/>
    <w:rsid w:val="007711BB"/>
    <w:rsid w:val="00772754"/>
    <w:rsid w:val="007759AA"/>
    <w:rsid w:val="00775E21"/>
    <w:rsid w:val="0077629E"/>
    <w:rsid w:val="00784044"/>
    <w:rsid w:val="00790A8E"/>
    <w:rsid w:val="00793C81"/>
    <w:rsid w:val="00794A50"/>
    <w:rsid w:val="007B6798"/>
    <w:rsid w:val="007C3B87"/>
    <w:rsid w:val="007C68C5"/>
    <w:rsid w:val="007D0E57"/>
    <w:rsid w:val="007D39B8"/>
    <w:rsid w:val="007D3B0C"/>
    <w:rsid w:val="007D4D55"/>
    <w:rsid w:val="007D75A8"/>
    <w:rsid w:val="007E4750"/>
    <w:rsid w:val="007F4210"/>
    <w:rsid w:val="00802483"/>
    <w:rsid w:val="00805FF7"/>
    <w:rsid w:val="008146DF"/>
    <w:rsid w:val="00820D4C"/>
    <w:rsid w:val="00832C56"/>
    <w:rsid w:val="00835153"/>
    <w:rsid w:val="00851C40"/>
    <w:rsid w:val="0086184D"/>
    <w:rsid w:val="00875D85"/>
    <w:rsid w:val="00884766"/>
    <w:rsid w:val="008A1607"/>
    <w:rsid w:val="008A3223"/>
    <w:rsid w:val="008B38ED"/>
    <w:rsid w:val="008B4BBA"/>
    <w:rsid w:val="008D10EE"/>
    <w:rsid w:val="008D4C60"/>
    <w:rsid w:val="008D7603"/>
    <w:rsid w:val="008E6E82"/>
    <w:rsid w:val="008E6F0E"/>
    <w:rsid w:val="0091164B"/>
    <w:rsid w:val="00921E55"/>
    <w:rsid w:val="009224FA"/>
    <w:rsid w:val="00926A5A"/>
    <w:rsid w:val="00935939"/>
    <w:rsid w:val="00970F2F"/>
    <w:rsid w:val="00972726"/>
    <w:rsid w:val="00974328"/>
    <w:rsid w:val="009861F0"/>
    <w:rsid w:val="00990520"/>
    <w:rsid w:val="009A0534"/>
    <w:rsid w:val="009A0C87"/>
    <w:rsid w:val="009A12B2"/>
    <w:rsid w:val="009A360A"/>
    <w:rsid w:val="009B2E00"/>
    <w:rsid w:val="009B62CA"/>
    <w:rsid w:val="009D27E6"/>
    <w:rsid w:val="009E0935"/>
    <w:rsid w:val="009E2CDB"/>
    <w:rsid w:val="00A07509"/>
    <w:rsid w:val="00A14EE7"/>
    <w:rsid w:val="00A20250"/>
    <w:rsid w:val="00A30E2B"/>
    <w:rsid w:val="00A33CD0"/>
    <w:rsid w:val="00A36F85"/>
    <w:rsid w:val="00A4670D"/>
    <w:rsid w:val="00A47278"/>
    <w:rsid w:val="00A50E12"/>
    <w:rsid w:val="00A53186"/>
    <w:rsid w:val="00A561D3"/>
    <w:rsid w:val="00A56844"/>
    <w:rsid w:val="00A728F0"/>
    <w:rsid w:val="00A8724E"/>
    <w:rsid w:val="00A9102A"/>
    <w:rsid w:val="00AD797F"/>
    <w:rsid w:val="00AE14E4"/>
    <w:rsid w:val="00AE5C65"/>
    <w:rsid w:val="00AE75D2"/>
    <w:rsid w:val="00AE7D1F"/>
    <w:rsid w:val="00AF3E26"/>
    <w:rsid w:val="00B00A97"/>
    <w:rsid w:val="00B03D02"/>
    <w:rsid w:val="00B13346"/>
    <w:rsid w:val="00B34866"/>
    <w:rsid w:val="00B44D47"/>
    <w:rsid w:val="00B52FA6"/>
    <w:rsid w:val="00B53BDE"/>
    <w:rsid w:val="00BA5266"/>
    <w:rsid w:val="00BA5E05"/>
    <w:rsid w:val="00BC1E59"/>
    <w:rsid w:val="00BC5838"/>
    <w:rsid w:val="00BD0705"/>
    <w:rsid w:val="00BE4D2C"/>
    <w:rsid w:val="00BE564A"/>
    <w:rsid w:val="00BE65CF"/>
    <w:rsid w:val="00BE6D2C"/>
    <w:rsid w:val="00C13AE2"/>
    <w:rsid w:val="00C17A42"/>
    <w:rsid w:val="00C240F2"/>
    <w:rsid w:val="00C2553C"/>
    <w:rsid w:val="00C35126"/>
    <w:rsid w:val="00C365E0"/>
    <w:rsid w:val="00C45CBB"/>
    <w:rsid w:val="00C5548F"/>
    <w:rsid w:val="00C570FD"/>
    <w:rsid w:val="00C60278"/>
    <w:rsid w:val="00C62294"/>
    <w:rsid w:val="00C716DB"/>
    <w:rsid w:val="00C933F1"/>
    <w:rsid w:val="00C96C1E"/>
    <w:rsid w:val="00CA2F55"/>
    <w:rsid w:val="00CA449B"/>
    <w:rsid w:val="00CC2E80"/>
    <w:rsid w:val="00CC3145"/>
    <w:rsid w:val="00CC56AB"/>
    <w:rsid w:val="00CD043D"/>
    <w:rsid w:val="00CD2099"/>
    <w:rsid w:val="00CD4B22"/>
    <w:rsid w:val="00CD4D3D"/>
    <w:rsid w:val="00CE7F10"/>
    <w:rsid w:val="00CF0691"/>
    <w:rsid w:val="00CF1E5B"/>
    <w:rsid w:val="00D001F0"/>
    <w:rsid w:val="00D00E3C"/>
    <w:rsid w:val="00D04AD5"/>
    <w:rsid w:val="00D05B8A"/>
    <w:rsid w:val="00D14CB6"/>
    <w:rsid w:val="00D173BE"/>
    <w:rsid w:val="00D3524B"/>
    <w:rsid w:val="00D357E0"/>
    <w:rsid w:val="00D4344F"/>
    <w:rsid w:val="00D4524D"/>
    <w:rsid w:val="00D50384"/>
    <w:rsid w:val="00D519CE"/>
    <w:rsid w:val="00D6373C"/>
    <w:rsid w:val="00D65244"/>
    <w:rsid w:val="00D660A3"/>
    <w:rsid w:val="00D7509A"/>
    <w:rsid w:val="00D804C7"/>
    <w:rsid w:val="00D8255E"/>
    <w:rsid w:val="00D9169F"/>
    <w:rsid w:val="00DA05B5"/>
    <w:rsid w:val="00DA7D31"/>
    <w:rsid w:val="00DB2E0B"/>
    <w:rsid w:val="00DD23DA"/>
    <w:rsid w:val="00DD501E"/>
    <w:rsid w:val="00DE6E86"/>
    <w:rsid w:val="00DF12FC"/>
    <w:rsid w:val="00DF27ED"/>
    <w:rsid w:val="00DF3BA1"/>
    <w:rsid w:val="00DF4508"/>
    <w:rsid w:val="00DF48FA"/>
    <w:rsid w:val="00E00774"/>
    <w:rsid w:val="00E0189A"/>
    <w:rsid w:val="00E10A6C"/>
    <w:rsid w:val="00E12C46"/>
    <w:rsid w:val="00E13909"/>
    <w:rsid w:val="00E143C0"/>
    <w:rsid w:val="00E22CF8"/>
    <w:rsid w:val="00E31779"/>
    <w:rsid w:val="00E33D0E"/>
    <w:rsid w:val="00E45ADE"/>
    <w:rsid w:val="00E471AD"/>
    <w:rsid w:val="00E52C7A"/>
    <w:rsid w:val="00E707D6"/>
    <w:rsid w:val="00E76015"/>
    <w:rsid w:val="00E77750"/>
    <w:rsid w:val="00E8754B"/>
    <w:rsid w:val="00E92F4D"/>
    <w:rsid w:val="00EA7966"/>
    <w:rsid w:val="00EB21AA"/>
    <w:rsid w:val="00EB7186"/>
    <w:rsid w:val="00EC27C2"/>
    <w:rsid w:val="00EE083D"/>
    <w:rsid w:val="00EF277F"/>
    <w:rsid w:val="00F23362"/>
    <w:rsid w:val="00F264FF"/>
    <w:rsid w:val="00F337A5"/>
    <w:rsid w:val="00F35BCA"/>
    <w:rsid w:val="00F36F0E"/>
    <w:rsid w:val="00F52C16"/>
    <w:rsid w:val="00F54266"/>
    <w:rsid w:val="00F557D7"/>
    <w:rsid w:val="00F601C3"/>
    <w:rsid w:val="00F61101"/>
    <w:rsid w:val="00F75619"/>
    <w:rsid w:val="00FA0F87"/>
    <w:rsid w:val="00FA1000"/>
    <w:rsid w:val="00FA30F9"/>
    <w:rsid w:val="00FA4016"/>
    <w:rsid w:val="00FA5896"/>
    <w:rsid w:val="00FB58F9"/>
    <w:rsid w:val="00FB5E90"/>
    <w:rsid w:val="00FB652C"/>
    <w:rsid w:val="00FC2666"/>
    <w:rsid w:val="00FD5901"/>
    <w:rsid w:val="00FE140B"/>
    <w:rsid w:val="00FE4D0C"/>
    <w:rsid w:val="00FF3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5C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6373C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373C"/>
    <w:rPr>
      <w:rFonts w:ascii="Tahoma" w:hAnsi="Tahoma" w:cs="Times New Roman"/>
      <w:sz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1517</TotalTime>
  <Pages>35</Pages>
  <Words>7498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</dc:creator>
  <cp:keywords/>
  <dc:description/>
  <cp:lastModifiedBy>oper05_101</cp:lastModifiedBy>
  <cp:revision>262</cp:revision>
  <cp:lastPrinted>2017-12-13T11:40:00Z</cp:lastPrinted>
  <dcterms:created xsi:type="dcterms:W3CDTF">2011-11-30T09:47:00Z</dcterms:created>
  <dcterms:modified xsi:type="dcterms:W3CDTF">2022-12-29T06:49:00Z</dcterms:modified>
</cp:coreProperties>
</file>